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38F" w:rsidRDefault="00CB538F" w:rsidP="00CB53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KYNARDE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CB538F" w:rsidRDefault="00CB538F" w:rsidP="00CB53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538F" w:rsidRDefault="00CB538F" w:rsidP="00CB53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538F" w:rsidRDefault="00CB538F" w:rsidP="00CB53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Apr.1419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que </w:t>
      </w:r>
      <w:proofErr w:type="spellStart"/>
      <w:r>
        <w:rPr>
          <w:rFonts w:ascii="Times New Roman" w:hAnsi="Times New Roman" w:cs="Times New Roman"/>
          <w:sz w:val="24"/>
          <w:szCs w:val="24"/>
        </w:rPr>
        <w:t>plura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Bromyard, Herefordshire,</w:t>
      </w:r>
    </w:p>
    <w:p w:rsidR="00CB538F" w:rsidRDefault="00CB538F" w:rsidP="00CB53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Sir John Mortimer(q.v.) in Herefordshire and the</w:t>
      </w:r>
    </w:p>
    <w:p w:rsidR="00CB538F" w:rsidRDefault="00CB538F" w:rsidP="00CB53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adjacent Welsh Marches.</w:t>
      </w:r>
    </w:p>
    <w:p w:rsidR="00CB538F" w:rsidRDefault="00CB538F" w:rsidP="00CB53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21-352)</w:t>
      </w:r>
    </w:p>
    <w:p w:rsidR="00CB538F" w:rsidRDefault="00CB538F" w:rsidP="00CB53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538F" w:rsidRDefault="00CB538F" w:rsidP="00CB53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CB538F" w:rsidRDefault="00CB538F" w:rsidP="00CB53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April 2016</w:t>
      </w:r>
      <w:bookmarkStart w:id="0" w:name="_GoBack"/>
      <w:bookmarkEnd w:id="0"/>
    </w:p>
    <w:sectPr w:rsidR="006B2F86" w:rsidRPr="00CB538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38F" w:rsidRDefault="00CB538F" w:rsidP="00E71FC3">
      <w:pPr>
        <w:spacing w:after="0" w:line="240" w:lineRule="auto"/>
      </w:pPr>
      <w:r>
        <w:separator/>
      </w:r>
    </w:p>
  </w:endnote>
  <w:endnote w:type="continuationSeparator" w:id="0">
    <w:p w:rsidR="00CB538F" w:rsidRDefault="00CB538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38F" w:rsidRDefault="00CB538F" w:rsidP="00E71FC3">
      <w:pPr>
        <w:spacing w:after="0" w:line="240" w:lineRule="auto"/>
      </w:pPr>
      <w:r>
        <w:separator/>
      </w:r>
    </w:p>
  </w:footnote>
  <w:footnote w:type="continuationSeparator" w:id="0">
    <w:p w:rsidR="00CB538F" w:rsidRDefault="00CB538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38F"/>
    <w:rsid w:val="00AB52E8"/>
    <w:rsid w:val="00B16D3F"/>
    <w:rsid w:val="00CB538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E7DE3"/>
  <w15:chartTrackingRefBased/>
  <w15:docId w15:val="{DCED8773-CD11-4D82-9A4A-BA9EF7830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2016-04-09T19:42:00Z</dcterms:created>
  <dcterms:modified xsi:type="dcterms:W3CDTF">2016-04-09T19:43:00Z</dcterms:modified>
</cp:coreProperties>
</file>